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73DA702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9E26D1">
        <w:rPr>
          <w:rFonts w:cs="Arial"/>
          <w:noProof w:val="0"/>
          <w:sz w:val="22"/>
          <w:szCs w:val="22"/>
        </w:rPr>
        <w:t>857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1E0CAB7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103A" w:rsidRPr="00AE103A">
        <w:rPr>
          <w:rFonts w:ascii="Arial" w:hAnsi="Arial" w:cs="Arial"/>
          <w:b/>
          <w:sz w:val="22"/>
          <w:szCs w:val="22"/>
        </w:rPr>
        <w:t>Reply LS on requirements for ETWS primary notification</w:t>
      </w:r>
    </w:p>
    <w:p w14:paraId="67BECFD6" w14:textId="6F8EAB86" w:rsidR="00AE10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</w:t>
      </w:r>
      <w:r w:rsidR="00AE103A">
        <w:rPr>
          <w:rFonts w:ascii="Arial" w:hAnsi="Arial" w:cs="Arial"/>
          <w:b/>
          <w:bCs/>
          <w:sz w:val="22"/>
          <w:szCs w:val="22"/>
        </w:rPr>
        <w:t>6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103A" w:rsidRPr="00AE103A">
        <w:t xml:space="preserve"> 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>R2-2407823</w:t>
      </w:r>
      <w:r w:rsidR="00AE103A">
        <w:rPr>
          <w:rFonts w:ascii="Arial" w:hAnsi="Arial" w:cs="Arial"/>
          <w:b/>
          <w:bCs/>
          <w:sz w:val="22"/>
          <w:szCs w:val="22"/>
        </w:rPr>
        <w:t xml:space="preserve"> </w:t>
      </w:r>
      <w:r w:rsidR="006B36F4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5" w:name="OLE_LINK59"/>
      <w:bookmarkStart w:id="6" w:name="OLE_LINK60"/>
      <w:bookmarkStart w:id="7" w:name="OLE_LINK61"/>
      <w:bookmarkEnd w:id="3"/>
      <w:bookmarkEnd w:id="4"/>
      <w:r w:rsidR="00AE103A">
        <w:rPr>
          <w:rFonts w:ascii="Arial" w:hAnsi="Arial" w:cs="Arial"/>
          <w:b/>
          <w:bCs/>
          <w:sz w:val="22"/>
          <w:szCs w:val="22"/>
        </w:rPr>
        <w:t>r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 xml:space="preserve">equirements for ETWS primary notification </w:t>
      </w:r>
    </w:p>
    <w:p w14:paraId="3B86FCF9" w14:textId="2714E5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500913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03A" w:rsidRPr="00AE103A">
        <w:rPr>
          <w:rFonts w:ascii="Arial" w:hAnsi="Arial" w:cs="Arial"/>
          <w:b/>
          <w:bCs/>
          <w:sz w:val="22"/>
          <w:szCs w:val="22"/>
        </w:rPr>
        <w:t>NR_NTN_Ph3-Core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2A669042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D31A2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73237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632F08AA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FB3857" w:rsidRPr="005E3521">
        <w:rPr>
          <w:rFonts w:ascii="Arial" w:hAnsi="Arial" w:cs="Arial"/>
          <w:bCs/>
        </w:rPr>
        <w:t>TS 22.2</w:t>
      </w:r>
      <w:r w:rsidR="00A11D43" w:rsidRPr="005E3521">
        <w:rPr>
          <w:rFonts w:ascii="Arial" w:hAnsi="Arial" w:cs="Arial"/>
          <w:bCs/>
        </w:rPr>
        <w:t>6</w:t>
      </w:r>
      <w:r w:rsidR="00FB3857" w:rsidRPr="005E3521">
        <w:rPr>
          <w:rFonts w:ascii="Arial" w:hAnsi="Arial" w:cs="Arial"/>
          <w:bCs/>
        </w:rPr>
        <w:t>8 CR008</w:t>
      </w:r>
      <w:r w:rsidR="004D7D12">
        <w:rPr>
          <w:rFonts w:ascii="Arial" w:hAnsi="Arial" w:cs="Arial"/>
          <w:bCs/>
        </w:rPr>
        <w:t>4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110AB77F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E103A" w:rsidRPr="00AE103A">
        <w:t xml:space="preserve">requirements for ETWS primary notification </w:t>
      </w:r>
      <w:r w:rsidR="00A47A7F" w:rsidRPr="006D6C25">
        <w:t>(</w:t>
      </w:r>
      <w:r w:rsidR="00A47A7F" w:rsidRPr="00EC5133">
        <w:t>R2-240</w:t>
      </w:r>
      <w:r w:rsidR="00AE103A">
        <w:t>782</w:t>
      </w:r>
      <w:r w:rsidR="00A47A7F" w:rsidRPr="00EC5133">
        <w:t>3</w:t>
      </w:r>
      <w:r w:rsidR="00A47A7F" w:rsidRPr="006D6C25">
        <w:t>)</w:t>
      </w:r>
      <w:r w:rsidR="00A47A7F">
        <w:t xml:space="preserve">. </w:t>
      </w:r>
    </w:p>
    <w:p w14:paraId="55ABA2D6" w14:textId="29146617" w:rsidR="00665B10" w:rsidRPr="00EA3F38" w:rsidRDefault="002D463C" w:rsidP="00665B10">
      <w:pPr>
        <w:rPr>
          <w:highlight w:val="yellow"/>
        </w:rPr>
      </w:pPr>
      <w:r>
        <w:t>S</w:t>
      </w:r>
      <w:r w:rsidR="00A47A7F">
        <w:t xml:space="preserve">A1 </w:t>
      </w:r>
      <w:r w:rsidR="0001464D">
        <w:t xml:space="preserve">would like to inform RAN2 </w:t>
      </w:r>
      <w:r w:rsidR="005059EC">
        <w:t>of</w:t>
      </w:r>
      <w:r w:rsidR="005E7611">
        <w:t xml:space="preserve"> the resulting alignment CR</w:t>
      </w:r>
      <w:r w:rsidR="005059EC">
        <w:t xml:space="preserve"> which is attached.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3BA99A88" w:rsidR="00B97703" w:rsidRPr="00506A4D" w:rsidRDefault="00B97703" w:rsidP="00506A4D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30406" w14:textId="77777777" w:rsidR="00544B24" w:rsidRDefault="00544B24">
      <w:pPr>
        <w:spacing w:after="0"/>
      </w:pPr>
      <w:r>
        <w:separator/>
      </w:r>
    </w:p>
  </w:endnote>
  <w:endnote w:type="continuationSeparator" w:id="0">
    <w:p w14:paraId="51C8BBE6" w14:textId="77777777" w:rsidR="00544B24" w:rsidRDefault="00544B24">
      <w:pPr>
        <w:spacing w:after="0"/>
      </w:pPr>
      <w:r>
        <w:continuationSeparator/>
      </w:r>
    </w:p>
  </w:endnote>
  <w:endnote w:type="continuationNotice" w:id="1">
    <w:p w14:paraId="6E5E1B79" w14:textId="77777777" w:rsidR="00544B24" w:rsidRDefault="00544B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CE322" w14:textId="77777777" w:rsidR="00544B24" w:rsidRDefault="00544B24">
      <w:pPr>
        <w:spacing w:after="0"/>
      </w:pPr>
      <w:r>
        <w:separator/>
      </w:r>
    </w:p>
  </w:footnote>
  <w:footnote w:type="continuationSeparator" w:id="0">
    <w:p w14:paraId="37D03E20" w14:textId="77777777" w:rsidR="00544B24" w:rsidRDefault="00544B24">
      <w:pPr>
        <w:spacing w:after="0"/>
      </w:pPr>
      <w:r>
        <w:continuationSeparator/>
      </w:r>
    </w:p>
  </w:footnote>
  <w:footnote w:type="continuationNotice" w:id="1">
    <w:p w14:paraId="61B0E160" w14:textId="77777777" w:rsidR="00544B24" w:rsidRDefault="00544B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7F23"/>
    <w:rsid w:val="0003659C"/>
    <w:rsid w:val="00037089"/>
    <w:rsid w:val="00044B2B"/>
    <w:rsid w:val="0005491A"/>
    <w:rsid w:val="00064EB0"/>
    <w:rsid w:val="00072D22"/>
    <w:rsid w:val="000A4E61"/>
    <w:rsid w:val="000B69F4"/>
    <w:rsid w:val="000C09DC"/>
    <w:rsid w:val="000F6242"/>
    <w:rsid w:val="001078CF"/>
    <w:rsid w:val="00167D7F"/>
    <w:rsid w:val="001B7366"/>
    <w:rsid w:val="00285245"/>
    <w:rsid w:val="002B657E"/>
    <w:rsid w:val="002D463C"/>
    <w:rsid w:val="002F1940"/>
    <w:rsid w:val="00302CE7"/>
    <w:rsid w:val="00317A9E"/>
    <w:rsid w:val="003455E2"/>
    <w:rsid w:val="00383545"/>
    <w:rsid w:val="003C26F8"/>
    <w:rsid w:val="003D71A8"/>
    <w:rsid w:val="003E5EDA"/>
    <w:rsid w:val="00433500"/>
    <w:rsid w:val="00433F71"/>
    <w:rsid w:val="00440D43"/>
    <w:rsid w:val="00497E3B"/>
    <w:rsid w:val="004D7D12"/>
    <w:rsid w:val="004E3939"/>
    <w:rsid w:val="004E3E5A"/>
    <w:rsid w:val="005059EC"/>
    <w:rsid w:val="00506A4D"/>
    <w:rsid w:val="00535B01"/>
    <w:rsid w:val="00544B24"/>
    <w:rsid w:val="005903E7"/>
    <w:rsid w:val="005B0781"/>
    <w:rsid w:val="005E1B67"/>
    <w:rsid w:val="005E3521"/>
    <w:rsid w:val="005E7611"/>
    <w:rsid w:val="005F2A1F"/>
    <w:rsid w:val="005F347F"/>
    <w:rsid w:val="006220EF"/>
    <w:rsid w:val="006535A0"/>
    <w:rsid w:val="00665B10"/>
    <w:rsid w:val="0069160A"/>
    <w:rsid w:val="006B36F4"/>
    <w:rsid w:val="006D6C25"/>
    <w:rsid w:val="006E01F0"/>
    <w:rsid w:val="006E42DB"/>
    <w:rsid w:val="007152CF"/>
    <w:rsid w:val="007426CF"/>
    <w:rsid w:val="00751C77"/>
    <w:rsid w:val="00764197"/>
    <w:rsid w:val="00772B95"/>
    <w:rsid w:val="00781BC4"/>
    <w:rsid w:val="007A42CA"/>
    <w:rsid w:val="007E6844"/>
    <w:rsid w:val="007F4F92"/>
    <w:rsid w:val="00821221"/>
    <w:rsid w:val="00833E04"/>
    <w:rsid w:val="008420F1"/>
    <w:rsid w:val="00893DA8"/>
    <w:rsid w:val="0089557D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9E26D1"/>
    <w:rsid w:val="00A11D43"/>
    <w:rsid w:val="00A47A7F"/>
    <w:rsid w:val="00A755E7"/>
    <w:rsid w:val="00AA0201"/>
    <w:rsid w:val="00AE103A"/>
    <w:rsid w:val="00AE1B16"/>
    <w:rsid w:val="00AE50CF"/>
    <w:rsid w:val="00B42790"/>
    <w:rsid w:val="00B94358"/>
    <w:rsid w:val="00B97703"/>
    <w:rsid w:val="00BD2E46"/>
    <w:rsid w:val="00C90AC0"/>
    <w:rsid w:val="00CE6A75"/>
    <w:rsid w:val="00CE7BB1"/>
    <w:rsid w:val="00CF6087"/>
    <w:rsid w:val="00D3560A"/>
    <w:rsid w:val="00D83373"/>
    <w:rsid w:val="00DB1ED2"/>
    <w:rsid w:val="00DC7124"/>
    <w:rsid w:val="00DF6DB1"/>
    <w:rsid w:val="00E61942"/>
    <w:rsid w:val="00E76980"/>
    <w:rsid w:val="00EC5133"/>
    <w:rsid w:val="00ED31A2"/>
    <w:rsid w:val="00EE44A6"/>
    <w:rsid w:val="00EF4228"/>
    <w:rsid w:val="00F05749"/>
    <w:rsid w:val="00F14243"/>
    <w:rsid w:val="00F248B3"/>
    <w:rsid w:val="00F7151F"/>
    <w:rsid w:val="00F72F64"/>
    <w:rsid w:val="00F921D9"/>
    <w:rsid w:val="00FB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145</Words>
  <Characters>810</Characters>
  <Application>Microsoft Office Word</Application>
  <DocSecurity>0</DocSecurity>
  <Lines>23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944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Thierry Bérisot</cp:lastModifiedBy>
  <cp:revision>2</cp:revision>
  <cp:lastPrinted>2002-04-23T13:10:00Z</cp:lastPrinted>
  <dcterms:created xsi:type="dcterms:W3CDTF">2024-11-22T13:00:00Z</dcterms:created>
  <dcterms:modified xsi:type="dcterms:W3CDTF">2024-11-22T13:00:00Z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